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1338" w14:textId="27EF1858" w:rsidR="004806E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8578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S5-24</w:t>
      </w:r>
      <w:r w:rsidR="00CD7A3B">
        <w:rPr>
          <w:b/>
          <w:i/>
          <w:noProof/>
          <w:sz w:val="28"/>
        </w:rPr>
        <w:t>5366</w:t>
      </w:r>
      <w:bookmarkEnd w:id="0"/>
    </w:p>
    <w:p w14:paraId="348C9DE7" w14:textId="560C024A" w:rsidR="00885781" w:rsidRPr="00DA53A0" w:rsidRDefault="00885781" w:rsidP="00885781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231E11">
        <w:rPr>
          <w:sz w:val="24"/>
        </w:rPr>
        <w:t>1</w:t>
      </w:r>
      <w:r>
        <w:rPr>
          <w:sz w:val="24"/>
        </w:rPr>
        <w:t>8 October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A064F0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1BE5D83E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>Presentation of Report to TSG:</w:t>
      </w:r>
      <w:r w:rsidRPr="00032E72">
        <w:rPr>
          <w:rFonts w:ascii="Arial" w:hAnsi="Arial" w:cs="Arial"/>
          <w:b/>
          <w:color w:val="000000" w:themeColor="text1"/>
        </w:rPr>
        <w:br/>
        <w:t xml:space="preserve">TR 28.866, Version </w:t>
      </w:r>
      <w:r>
        <w:rPr>
          <w:rFonts w:ascii="Arial" w:hAnsi="Arial" w:cs="Arial"/>
          <w:b/>
          <w:color w:val="000000" w:themeColor="text1"/>
        </w:rPr>
        <w:t>1.1</w:t>
      </w:r>
      <w:r w:rsidRPr="00032E72">
        <w:rPr>
          <w:rFonts w:ascii="Arial" w:hAnsi="Arial" w:cs="Arial"/>
          <w:b/>
          <w:color w:val="000000" w:themeColor="text1"/>
        </w:rPr>
        <w:t>.0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4ADA76E1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60CEC92" w14:textId="77777777" w:rsidR="00845E4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report describes possible new capabilities and enhancements for Management Data Analytics</w:t>
      </w:r>
      <w:r>
        <w:rPr>
          <w:color w:val="000000" w:themeColor="text1"/>
          <w:sz w:val="24"/>
        </w:rPr>
        <w:t xml:space="preserve"> in the following areas:</w:t>
      </w:r>
    </w:p>
    <w:p w14:paraId="28DC7981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Edge computing performance analytics</w:t>
      </w:r>
    </w:p>
    <w:p w14:paraId="2D2E02E3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Data correlation analytics</w:t>
      </w:r>
    </w:p>
    <w:p w14:paraId="59317AB5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ATSSS performance analytics</w:t>
      </w:r>
    </w:p>
    <w:p w14:paraId="5A3D4D17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RAN UE throughput analytics</w:t>
      </w:r>
    </w:p>
    <w:p w14:paraId="7CC3554D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 xml:space="preserve">Fault management related analytics and alarm prediction </w:t>
      </w:r>
    </w:p>
    <w:p w14:paraId="6CAC6507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Software Upgrade Validation</w:t>
      </w:r>
    </w:p>
    <w:p w14:paraId="2CACB9B3" w14:textId="25F7FF32" w:rsidR="00845E4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Control plane congestion analytics</w:t>
      </w:r>
    </w:p>
    <w:p w14:paraId="3605EB6B" w14:textId="77777777" w:rsidR="00845E4B" w:rsidRPr="00032E72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</w:p>
    <w:p w14:paraId="7B35149C" w14:textId="54D7FAFA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Pr="00385F8E">
        <w:rPr>
          <w:b/>
          <w:sz w:val="24"/>
        </w:rPr>
        <w:t>10</w:t>
      </w:r>
      <w:bookmarkEnd w:id="1"/>
      <w:r>
        <w:rPr>
          <w:b/>
          <w:sz w:val="24"/>
        </w:rPr>
        <w:t>5:</w:t>
      </w:r>
    </w:p>
    <w:p w14:paraId="631725F4" w14:textId="57A4B8C8" w:rsidR="00845E4B" w:rsidRPr="00845E4B" w:rsidRDefault="00845E4B">
      <w:pPr>
        <w:tabs>
          <w:tab w:val="left" w:pos="3119"/>
        </w:tabs>
        <w:rPr>
          <w:color w:val="000000" w:themeColor="text1"/>
          <w:sz w:val="24"/>
        </w:rPr>
      </w:pPr>
      <w:r w:rsidRPr="00845E4B">
        <w:rPr>
          <w:color w:val="000000" w:themeColor="text1"/>
          <w:sz w:val="24"/>
        </w:rPr>
        <w:t>Added solution for analytics related to energy saving.</w:t>
      </w:r>
    </w:p>
    <w:p w14:paraId="6551BE59" w14:textId="12A1E087" w:rsidR="00845E4B" w:rsidRPr="00845E4B" w:rsidRDefault="00845E4B">
      <w:pPr>
        <w:tabs>
          <w:tab w:val="left" w:pos="3119"/>
        </w:tabs>
        <w:rPr>
          <w:color w:val="000000" w:themeColor="text1"/>
          <w:sz w:val="24"/>
        </w:rPr>
      </w:pPr>
      <w:r w:rsidRPr="00845E4B">
        <w:rPr>
          <w:color w:val="000000" w:themeColor="text1"/>
          <w:sz w:val="24"/>
        </w:rPr>
        <w:t>Added missing conclusions and recommendations.</w:t>
      </w:r>
    </w:p>
    <w:p w14:paraId="0E387F20" w14:textId="77777777" w:rsidR="00845E4B" w:rsidRDefault="00845E4B">
      <w:pPr>
        <w:tabs>
          <w:tab w:val="left" w:pos="3119"/>
        </w:tabs>
        <w:rPr>
          <w:color w:val="0000FF"/>
          <w:sz w:val="24"/>
        </w:rPr>
      </w:pP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14857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45E4B"/>
    <w:rsid w:val="008715D6"/>
    <w:rsid w:val="00885781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D7A3B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2</cp:revision>
  <dcterms:created xsi:type="dcterms:W3CDTF">2024-10-01T08:33:00Z</dcterms:created>
  <dcterms:modified xsi:type="dcterms:W3CDTF">2024-10-01T08:33:00Z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